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D6E" w:rsidRPr="009C1CF8" w:rsidRDefault="00233D6E">
      <w:r w:rsidRPr="009C1CF8">
        <w:rPr>
          <w:lang w:val="en-US"/>
        </w:rPr>
        <w:t>Elibrary</w:t>
      </w:r>
    </w:p>
    <w:p w:rsidR="00233D6E" w:rsidRPr="009C1CF8" w:rsidRDefault="00233D6E" w:rsidP="00E173AC">
      <w:pPr>
        <w:spacing w:line="240" w:lineRule="auto"/>
      </w:pPr>
      <w:r w:rsidRPr="009C1CF8">
        <w:t>1. В базе elibrary найдите диссертации, в названии которых присутствует слово «сингулярн</w:t>
      </w:r>
      <w:r>
        <w:t>ость» (с учетом морфологии)</w:t>
      </w:r>
      <w:r w:rsidRPr="009C1CF8">
        <w:t xml:space="preserve">. У какой работы самый высокий индекс цитируемости? </w:t>
      </w:r>
    </w:p>
    <w:p w:rsidR="00233D6E" w:rsidRPr="009C1CF8" w:rsidRDefault="00233D6E"/>
    <w:p w:rsidR="00233D6E" w:rsidRPr="009C1CF8" w:rsidRDefault="00233D6E" w:rsidP="00E173AC">
      <w:pPr>
        <w:spacing w:line="240" w:lineRule="auto"/>
        <w:jc w:val="both"/>
      </w:pPr>
      <w:r w:rsidRPr="009C1CF8">
        <w:t xml:space="preserve">2. </w:t>
      </w:r>
      <w:r w:rsidRPr="009C1CF8">
        <w:rPr>
          <w:rFonts w:cs="Partner"/>
          <w:color w:val="000000"/>
        </w:rPr>
        <w:t xml:space="preserve">В базе </w:t>
      </w:r>
      <w:r w:rsidRPr="009C1CF8">
        <w:rPr>
          <w:rFonts w:cs="Partner"/>
          <w:color w:val="000000"/>
          <w:lang w:val="en-US"/>
        </w:rPr>
        <w:t>elibrary</w:t>
      </w:r>
      <w:r w:rsidRPr="009C1CF8">
        <w:t xml:space="preserve"> найдите самую раннюю полнотекстовую публикацию, автором (соавтором) которой является А.А. Аузан </w:t>
      </w:r>
    </w:p>
    <w:p w:rsidR="00233D6E" w:rsidRPr="009C1CF8" w:rsidRDefault="00233D6E"/>
    <w:p w:rsidR="00233D6E" w:rsidRDefault="00233D6E">
      <w:pPr>
        <w:rPr>
          <w:lang w:val="en-US"/>
        </w:rPr>
      </w:pPr>
      <w:r w:rsidRPr="009C1CF8">
        <w:t>3. В базе elibrary найдите все российские журналы по экономике, входящие в перечень ВАК. Сколько их всего?. Какой журнал обладает наиболее высоким  импакт-фактором РИНЦ?</w:t>
      </w:r>
    </w:p>
    <w:p w:rsidR="00233D6E" w:rsidRPr="009C1CF8" w:rsidRDefault="00233D6E">
      <w:pPr>
        <w:rPr>
          <w:lang w:val="en-US"/>
        </w:rPr>
      </w:pPr>
    </w:p>
    <w:p w:rsidR="00233D6E" w:rsidRPr="009C1CF8" w:rsidRDefault="00233D6E" w:rsidP="00E173AC">
      <w:pPr>
        <w:spacing w:line="240" w:lineRule="auto"/>
      </w:pPr>
      <w:r w:rsidRPr="009C1CF8">
        <w:t xml:space="preserve">4. В базе elibrary найдите самую цитируемую статью в журнале «Вопросы экономики» за 2012 год. Сколько она получила цитирований в РИНЦ? </w:t>
      </w:r>
    </w:p>
    <w:p w:rsidR="00233D6E" w:rsidRPr="009C1CF8" w:rsidRDefault="00233D6E"/>
    <w:p w:rsidR="00233D6E" w:rsidRPr="009C1CF8" w:rsidRDefault="00233D6E" w:rsidP="00425A10">
      <w:pPr>
        <w:spacing w:line="240" w:lineRule="auto"/>
        <w:rPr>
          <w:lang w:val="en-US"/>
        </w:rPr>
      </w:pPr>
      <w:r w:rsidRPr="009C1CF8">
        <w:t xml:space="preserve">5. В базе elibrary с помощью авторского указателя найдите самого цитируемого автора по экономике в г. Челябинске . Сколько его публикаций имеется в </w:t>
      </w:r>
      <w:r w:rsidRPr="009C1CF8">
        <w:rPr>
          <w:lang w:val="en-US"/>
        </w:rPr>
        <w:t>elibrary</w:t>
      </w:r>
      <w:r>
        <w:t>?</w:t>
      </w:r>
    </w:p>
    <w:p w:rsidR="00233D6E" w:rsidRPr="009C1CF8" w:rsidRDefault="00233D6E"/>
    <w:p w:rsidR="00233D6E" w:rsidRPr="009C1CF8" w:rsidRDefault="00233D6E">
      <w:pPr>
        <w:rPr>
          <w:rFonts w:cs="Arial"/>
          <w:shd w:val="clear" w:color="auto" w:fill="FFFFFF"/>
        </w:rPr>
      </w:pPr>
      <w:r w:rsidRPr="009C1CF8">
        <w:rPr>
          <w:rFonts w:cs="Arial"/>
          <w:shd w:val="clear" w:color="auto" w:fill="FFFFFF"/>
        </w:rPr>
        <w:t>5. В базе elibrary определите индекс Хирша для Московского государственного университета им. М.В. Ломоносова (см. анализ публикационной активности организации) (168)</w:t>
      </w:r>
    </w:p>
    <w:p w:rsidR="00233D6E" w:rsidRPr="009C1CF8" w:rsidRDefault="00233D6E">
      <w:pPr>
        <w:rPr>
          <w:lang w:val="en-US"/>
        </w:rPr>
      </w:pPr>
    </w:p>
    <w:p w:rsidR="00233D6E" w:rsidRPr="009C1CF8" w:rsidRDefault="00233D6E">
      <w:r w:rsidRPr="009C1CF8">
        <w:t>6. В базе elibrary проанализируйте публикационную активность Н.М. Римашевской: какой у нее индекс Хирша? Каково число публикаций автора в журналах с ненулевым импакт-фактором?</w:t>
      </w:r>
    </w:p>
    <w:p w:rsidR="00233D6E" w:rsidRPr="009C1CF8" w:rsidRDefault="00233D6E"/>
    <w:p w:rsidR="00233D6E" w:rsidRPr="009C1CF8" w:rsidRDefault="00233D6E">
      <w:r w:rsidRPr="009C1CF8">
        <w:t xml:space="preserve">7. В базе elibrary найдите число публикаций авторов из Московского государственного университета им. М.В. Ломоносова за 2013 год (см. анализ публикационной активности организации). </w:t>
      </w:r>
    </w:p>
    <w:p w:rsidR="00233D6E" w:rsidRPr="009C1CF8" w:rsidRDefault="00233D6E"/>
    <w:p w:rsidR="00233D6E" w:rsidRPr="009C1CF8" w:rsidRDefault="00233D6E">
      <w:r w:rsidRPr="009C1CF8">
        <w:t xml:space="preserve">8. В базе elibrary найдите число статей в в журналах, входящих в Web of Science или Scopus,опубликованных авторами из Института ядерных исследований РАН в 2013 году (см. анализ публикационной активности организации). </w:t>
      </w:r>
    </w:p>
    <w:p w:rsidR="00233D6E" w:rsidRPr="009C1CF8" w:rsidRDefault="00233D6E"/>
    <w:p w:rsidR="00233D6E" w:rsidRPr="00F02403" w:rsidRDefault="00233D6E" w:rsidP="00425A10">
      <w:pPr>
        <w:spacing w:line="240" w:lineRule="auto"/>
      </w:pPr>
      <w:r w:rsidRPr="009C1CF8">
        <w:t>9. В базе elibrary с помощью авторского указателя найдите самого цитируемого автора в России. Из этого же списка найдите автора самого большого количества публикаций.</w:t>
      </w:r>
    </w:p>
    <w:p w:rsidR="00233D6E" w:rsidRPr="00425A10" w:rsidRDefault="00233D6E"/>
    <w:sectPr w:rsidR="00233D6E" w:rsidRPr="00425A10" w:rsidSect="00D60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artne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3AC"/>
    <w:rsid w:val="00113A06"/>
    <w:rsid w:val="0014096B"/>
    <w:rsid w:val="00233D6E"/>
    <w:rsid w:val="00425A10"/>
    <w:rsid w:val="00907191"/>
    <w:rsid w:val="009C1CF8"/>
    <w:rsid w:val="00BB3898"/>
    <w:rsid w:val="00D6046E"/>
    <w:rsid w:val="00E173AC"/>
    <w:rsid w:val="00EB7E8C"/>
    <w:rsid w:val="00F02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46E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250</Words>
  <Characters>1426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Elibrary</dc:title>
  <dc:subject/>
  <dc:creator>Гриша</dc:creator>
  <cp:keywords/>
  <dc:description/>
  <cp:lastModifiedBy>olkalyagina</cp:lastModifiedBy>
  <cp:revision>2</cp:revision>
  <dcterms:created xsi:type="dcterms:W3CDTF">2014-05-19T09:27:00Z</dcterms:created>
  <dcterms:modified xsi:type="dcterms:W3CDTF">2014-05-19T09:27:00Z</dcterms:modified>
</cp:coreProperties>
</file>