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9F9" w:rsidRPr="00004A18" w:rsidRDefault="006259F9" w:rsidP="0016149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Задания для работы со </w:t>
      </w:r>
      <w:r>
        <w:rPr>
          <w:b/>
          <w:bCs/>
          <w:sz w:val="28"/>
          <w:lang w:val="en-US"/>
        </w:rPr>
        <w:t>Scopus</w:t>
      </w:r>
      <w:r w:rsidRPr="00004A18">
        <w:rPr>
          <w:b/>
          <w:bCs/>
          <w:sz w:val="28"/>
        </w:rPr>
        <w:t xml:space="preserve"> (2)</w:t>
      </w:r>
    </w:p>
    <w:p w:rsidR="006259F9" w:rsidRPr="00161492" w:rsidRDefault="006259F9">
      <w:pPr>
        <w:jc w:val="center"/>
        <w:rPr>
          <w:b/>
          <w:bCs/>
          <w:sz w:val="28"/>
        </w:rPr>
      </w:pPr>
    </w:p>
    <w:p w:rsidR="006259F9" w:rsidRDefault="006259F9" w:rsidP="00004A18">
      <w:pPr>
        <w:pStyle w:val="ListParagraph"/>
        <w:numPr>
          <w:ilvl w:val="0"/>
          <w:numId w:val="2"/>
        </w:numPr>
        <w:spacing w:line="288" w:lineRule="auto"/>
        <w:ind w:left="1047" w:firstLine="720"/>
        <w:jc w:val="both"/>
      </w:pPr>
      <w:r>
        <w:t>Узнать, как цитировались статьи журнала «</w:t>
      </w:r>
      <w:r w:rsidRPr="00F2395D">
        <w:t>American</w:t>
      </w:r>
      <w:r>
        <w:t xml:space="preserve"> </w:t>
      </w:r>
      <w:r w:rsidRPr="00F2395D">
        <w:t>Economic</w:t>
      </w:r>
      <w:r>
        <w:t xml:space="preserve"> </w:t>
      </w:r>
      <w:r w:rsidRPr="00F2395D">
        <w:t>Review</w:t>
      </w:r>
      <w:r>
        <w:t>», вышедшие в 2006 г.</w:t>
      </w:r>
    </w:p>
    <w:p w:rsidR="006259F9" w:rsidRDefault="006259F9" w:rsidP="00004A18">
      <w:pPr>
        <w:pStyle w:val="ListParagraph"/>
        <w:numPr>
          <w:ilvl w:val="0"/>
          <w:numId w:val="2"/>
        </w:numPr>
        <w:spacing w:line="288" w:lineRule="auto"/>
        <w:ind w:left="1047" w:firstLine="720"/>
        <w:jc w:val="both"/>
      </w:pPr>
      <w:r>
        <w:t>В каких журналах опубликованы статьи, ссылающиеся на «Вопросы экономики»?</w:t>
      </w:r>
    </w:p>
    <w:p w:rsidR="006259F9" w:rsidRDefault="006259F9" w:rsidP="00004A18">
      <w:pPr>
        <w:pStyle w:val="ListParagraph"/>
        <w:numPr>
          <w:ilvl w:val="0"/>
          <w:numId w:val="2"/>
        </w:numPr>
        <w:spacing w:line="288" w:lineRule="auto"/>
        <w:ind w:left="1047" w:firstLine="720"/>
        <w:jc w:val="both"/>
      </w:pPr>
      <w:r>
        <w:t xml:space="preserve">Сколько всего статей российских авторов в </w:t>
      </w:r>
      <w:r w:rsidRPr="00F2395D">
        <w:t>Scopus</w:t>
      </w:r>
      <w:r>
        <w:t>? Сколько из них содержит слово «</w:t>
      </w:r>
      <w:r w:rsidRPr="00F2395D">
        <w:t>software</w:t>
      </w:r>
      <w:r>
        <w:t xml:space="preserve">» в заголовке? (используйте ссылку </w:t>
      </w:r>
      <w:r w:rsidRPr="00F2395D">
        <w:t>Add search field</w:t>
      </w:r>
      <w:r>
        <w:t xml:space="preserve"> под поисковой строкой, чтобы добавить еще одно поисковое поле) Кто из авторов среди наших соотечественников чаще всего публикует такие статьи (со словом </w:t>
      </w:r>
      <w:r w:rsidRPr="00F2395D">
        <w:t>software</w:t>
      </w:r>
      <w:r>
        <w:t>)?</w:t>
      </w:r>
    </w:p>
    <w:p w:rsidR="006259F9" w:rsidRDefault="006259F9" w:rsidP="00004A18">
      <w:pPr>
        <w:pStyle w:val="ListParagraph"/>
        <w:numPr>
          <w:ilvl w:val="0"/>
          <w:numId w:val="2"/>
        </w:numPr>
        <w:spacing w:line="288" w:lineRule="auto"/>
        <w:ind w:left="1047" w:firstLine="720"/>
        <w:jc w:val="both"/>
      </w:pPr>
      <w:r>
        <w:t xml:space="preserve">При помощи поиска по источникам </w:t>
      </w:r>
      <w:r w:rsidRPr="00F2395D">
        <w:t>Sources</w:t>
      </w:r>
      <w:r>
        <w:t xml:space="preserve"> и функции </w:t>
      </w:r>
      <w:r w:rsidRPr="00F2395D">
        <w:t>View Citation Overview</w:t>
      </w:r>
      <w:r>
        <w:t xml:space="preserve"> определить год, в который наибольшее количество цитирований получили статьи, опубликованные в 1998-м году а) в журнале </w:t>
      </w:r>
      <w:bookmarkStart w:id="0" w:name="OLE_LINK2"/>
      <w:r w:rsidRPr="00F2395D">
        <w:t>Journal</w:t>
      </w:r>
      <w:r>
        <w:t xml:space="preserve"> </w:t>
      </w:r>
      <w:r w:rsidRPr="00F2395D">
        <w:t>of</w:t>
      </w:r>
      <w:r>
        <w:t xml:space="preserve"> </w:t>
      </w:r>
      <w:r w:rsidRPr="00F2395D">
        <w:t>Molecular</w:t>
      </w:r>
      <w:r>
        <w:t xml:space="preserve"> </w:t>
      </w:r>
      <w:r w:rsidRPr="00F2395D">
        <w:t>Biology</w:t>
      </w:r>
      <w:bookmarkEnd w:id="0"/>
      <w:r>
        <w:t>;</w:t>
      </w:r>
      <w:r w:rsidRPr="00231738">
        <w:t xml:space="preserve"> </w:t>
      </w:r>
      <w:r>
        <w:t xml:space="preserve">б) в журнале </w:t>
      </w:r>
      <w:r w:rsidRPr="00F2395D">
        <w:t>Journal</w:t>
      </w:r>
      <w:r w:rsidRPr="00231738">
        <w:t xml:space="preserve"> </w:t>
      </w:r>
      <w:r w:rsidRPr="00F2395D">
        <w:t>of</w:t>
      </w:r>
      <w:r w:rsidRPr="00231738">
        <w:t xml:space="preserve"> </w:t>
      </w:r>
      <w:r w:rsidRPr="00F2395D">
        <w:t>Economic</w:t>
      </w:r>
      <w:r w:rsidRPr="00231738">
        <w:t xml:space="preserve"> </w:t>
      </w:r>
      <w:r w:rsidRPr="00F2395D">
        <w:t>Literature</w:t>
      </w:r>
      <w:r>
        <w:t>. Какие можно сделать выводы на основании полученных результатов?</w:t>
      </w:r>
    </w:p>
    <w:p w:rsidR="006259F9" w:rsidRPr="00F2395D" w:rsidRDefault="006259F9" w:rsidP="00004A18">
      <w:pPr>
        <w:pStyle w:val="ListParagraph"/>
        <w:numPr>
          <w:ilvl w:val="0"/>
          <w:numId w:val="2"/>
        </w:numPr>
        <w:spacing w:line="288" w:lineRule="auto"/>
        <w:ind w:left="1047" w:firstLine="720"/>
        <w:jc w:val="both"/>
      </w:pPr>
      <w:r>
        <w:t xml:space="preserve">Рассчитать по базе данных </w:t>
      </w:r>
      <w:r w:rsidRPr="00F2395D">
        <w:t>Scopus</w:t>
      </w:r>
      <w:r>
        <w:t xml:space="preserve"> импакт-фактор 2011 г. журнала </w:t>
      </w:r>
      <w:r w:rsidRPr="00F2395D">
        <w:t>Energy</w:t>
      </w:r>
      <w:r>
        <w:t xml:space="preserve"> </w:t>
      </w:r>
      <w:r w:rsidRPr="00F2395D">
        <w:t>Policy</w:t>
      </w:r>
      <w:r>
        <w:t xml:space="preserve">. </w:t>
      </w:r>
      <w:r w:rsidRPr="00231738">
        <w:t xml:space="preserve"> </w:t>
      </w:r>
      <w:r>
        <w:t xml:space="preserve">Сравнить результаты с показателем 2011 г. этого журнала в </w:t>
      </w:r>
      <w:r w:rsidRPr="00F2395D">
        <w:t>Journal</w:t>
      </w:r>
      <w:r>
        <w:t xml:space="preserve"> </w:t>
      </w:r>
      <w:r w:rsidRPr="00F2395D">
        <w:t>Citation</w:t>
      </w:r>
      <w:r>
        <w:t xml:space="preserve"> </w:t>
      </w:r>
      <w:r w:rsidRPr="00F2395D">
        <w:t>Reports</w:t>
      </w:r>
      <w:r>
        <w:t>.</w:t>
      </w:r>
      <w:r w:rsidRPr="00231738">
        <w:t xml:space="preserve"> </w:t>
      </w:r>
    </w:p>
    <w:p w:rsidR="006259F9" w:rsidRDefault="006259F9" w:rsidP="00004A18">
      <w:pPr>
        <w:ind w:firstLine="720"/>
        <w:jc w:val="both"/>
      </w:pPr>
    </w:p>
    <w:p w:rsidR="006259F9" w:rsidRDefault="006259F9">
      <w:pPr>
        <w:jc w:val="both"/>
      </w:pPr>
    </w:p>
    <w:sectPr w:rsidR="006259F9" w:rsidSect="00E200DF">
      <w:footerReference w:type="even" r:id="rId7"/>
      <w:footerReference w:type="default" r:id="rId8"/>
      <w:type w:val="continuous"/>
      <w:pgSz w:w="11907" w:h="16840" w:code="9"/>
      <w:pgMar w:top="1021" w:right="1191" w:bottom="1021" w:left="1418" w:header="737" w:footer="737" w:gutter="0"/>
      <w:cols w:space="708"/>
      <w:docGrid w:linePitch="7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9F9" w:rsidRDefault="006259F9">
      <w:r>
        <w:separator/>
      </w:r>
    </w:p>
  </w:endnote>
  <w:endnote w:type="continuationSeparator" w:id="0">
    <w:p w:rsidR="006259F9" w:rsidRDefault="00625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9F9" w:rsidRDefault="006259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259F9" w:rsidRDefault="006259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9F9" w:rsidRDefault="006259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259F9" w:rsidRDefault="006259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9F9" w:rsidRDefault="006259F9">
      <w:r>
        <w:separator/>
      </w:r>
    </w:p>
  </w:footnote>
  <w:footnote w:type="continuationSeparator" w:id="0">
    <w:p w:rsidR="006259F9" w:rsidRDefault="006259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3E34"/>
    <w:multiLevelType w:val="hybridMultilevel"/>
    <w:tmpl w:val="3DBA9CC6"/>
    <w:lvl w:ilvl="0" w:tplc="75CEE8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1267FA"/>
    <w:multiLevelType w:val="multilevel"/>
    <w:tmpl w:val="4BC66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evenAndOddHeaders/>
  <w:drawingGridHorizontalSpacing w:val="57"/>
  <w:drawingGridVerticalSpacing w:val="39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026"/>
    <w:rsid w:val="00004A18"/>
    <w:rsid w:val="00161492"/>
    <w:rsid w:val="00231738"/>
    <w:rsid w:val="00282373"/>
    <w:rsid w:val="004E187F"/>
    <w:rsid w:val="00544DC2"/>
    <w:rsid w:val="006259F9"/>
    <w:rsid w:val="00796095"/>
    <w:rsid w:val="00A163B5"/>
    <w:rsid w:val="00B81026"/>
    <w:rsid w:val="00E200DF"/>
    <w:rsid w:val="00F23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0D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16149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492"/>
    <w:rPr>
      <w:rFonts w:cs="Times New Roman"/>
      <w:b/>
      <w:bCs/>
      <w:kern w:val="36"/>
      <w:sz w:val="48"/>
      <w:szCs w:val="48"/>
    </w:rPr>
  </w:style>
  <w:style w:type="paragraph" w:styleId="Footer">
    <w:name w:val="footer"/>
    <w:basedOn w:val="Normal"/>
    <w:link w:val="FooterChar"/>
    <w:uiPriority w:val="99"/>
    <w:semiHidden/>
    <w:rsid w:val="00E200D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856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E200DF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E200DF"/>
    <w:pPr>
      <w:jc w:val="center"/>
    </w:pPr>
    <w:rPr>
      <w:b/>
      <w:bCs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32856"/>
    <w:rPr>
      <w:sz w:val="24"/>
      <w:szCs w:val="24"/>
    </w:rPr>
  </w:style>
  <w:style w:type="character" w:customStyle="1" w:styleId="txtboldonly">
    <w:name w:val="txtboldonly"/>
    <w:basedOn w:val="DefaultParagraphFont"/>
    <w:uiPriority w:val="99"/>
    <w:rsid w:val="00E200DF"/>
    <w:rPr>
      <w:rFonts w:cs="Times New Roman"/>
    </w:rPr>
  </w:style>
  <w:style w:type="character" w:customStyle="1" w:styleId="txtbold">
    <w:name w:val="txtbold"/>
    <w:basedOn w:val="DefaultParagraphFont"/>
    <w:uiPriority w:val="99"/>
    <w:rsid w:val="00E200DF"/>
    <w:rPr>
      <w:rFonts w:cs="Times New Roman"/>
    </w:rPr>
  </w:style>
  <w:style w:type="character" w:customStyle="1" w:styleId="databold">
    <w:name w:val="data_bold"/>
    <w:basedOn w:val="DefaultParagraphFont"/>
    <w:uiPriority w:val="99"/>
    <w:rsid w:val="00E200DF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rsid w:val="00E200DF"/>
    <w:pPr>
      <w:jc w:val="center"/>
    </w:pPr>
    <w:rPr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2856"/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161492"/>
    <w:rPr>
      <w:rFonts w:cs="Times New Roman"/>
      <w:color w:val="0156AA"/>
      <w:u w:val="none"/>
      <w:effect w:val="none"/>
    </w:rPr>
  </w:style>
  <w:style w:type="character" w:customStyle="1" w:styleId="documenttype">
    <w:name w:val="documenttype"/>
    <w:basedOn w:val="DefaultParagraphFont"/>
    <w:uiPriority w:val="99"/>
    <w:rsid w:val="00161492"/>
    <w:rPr>
      <w:rFonts w:cs="Times New Roman"/>
    </w:rPr>
  </w:style>
  <w:style w:type="paragraph" w:customStyle="1" w:styleId="smalllink">
    <w:name w:val="smalllink"/>
    <w:basedOn w:val="Normal"/>
    <w:uiPriority w:val="99"/>
    <w:rsid w:val="00161492"/>
  </w:style>
  <w:style w:type="character" w:customStyle="1" w:styleId="floatl">
    <w:name w:val="floatl"/>
    <w:basedOn w:val="DefaultParagraphFont"/>
    <w:uiPriority w:val="99"/>
    <w:rsid w:val="00796095"/>
    <w:rPr>
      <w:rFonts w:cs="Times New Roman"/>
    </w:rPr>
  </w:style>
  <w:style w:type="paragraph" w:styleId="ListParagraph">
    <w:name w:val="List Paragraph"/>
    <w:basedOn w:val="Normal"/>
    <w:uiPriority w:val="99"/>
    <w:qFormat/>
    <w:rsid w:val="00F239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6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616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6162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6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6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6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616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6161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6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6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6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148</Words>
  <Characters>849</Characters>
  <Application>Microsoft Office Outlook</Application>
  <DocSecurity>0</DocSecurity>
  <Lines>0</Lines>
  <Paragraphs>0</Paragraphs>
  <ScaleCrop>false</ScaleCrop>
  <Company>LIBHSE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Примеры поиска в JSTOR</dc:title>
  <dc:subject/>
  <dc:creator>Писляков</dc:creator>
  <cp:keywords/>
  <dc:description/>
  <cp:lastModifiedBy>olkalyagina</cp:lastModifiedBy>
  <cp:revision>2</cp:revision>
  <cp:lastPrinted>2012-06-18T16:03:00Z</cp:lastPrinted>
  <dcterms:created xsi:type="dcterms:W3CDTF">2014-05-19T09:28:00Z</dcterms:created>
  <dcterms:modified xsi:type="dcterms:W3CDTF">2014-05-19T09:28:00Z</dcterms:modified>
</cp:coreProperties>
</file>