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96" w:rsidRPr="00524086" w:rsidRDefault="00532C96">
      <w:r w:rsidRPr="00524086">
        <w:rPr>
          <w:lang w:val="en-US"/>
        </w:rPr>
        <w:t>Scopus</w:t>
      </w:r>
    </w:p>
    <w:p w:rsidR="00532C96" w:rsidRPr="00524086" w:rsidRDefault="00532C96">
      <w:r w:rsidRPr="00524086">
        <w:t xml:space="preserve">1. В базе Scopus определите авторов самой цитируемой статьи по социальным и гуманитарным наукам с ключевым словом «contract theory», опубликованной с </w:t>
      </w:r>
      <w:smartTag w:uri="urn:schemas-microsoft-com:office:smarttags" w:element="metricconverter">
        <w:smartTagPr>
          <w:attr w:name="ProductID" w:val="2000 г"/>
        </w:smartTagPr>
        <w:r w:rsidRPr="00524086">
          <w:t>2000 г</w:t>
        </w:r>
      </w:smartTag>
      <w:r w:rsidRPr="00524086">
        <w:t xml:space="preserve">. по настоящее время. Сколько цитирований получила эта статья? </w:t>
      </w:r>
    </w:p>
    <w:p w:rsidR="00532C96" w:rsidRPr="00524086" w:rsidRDefault="00532C96"/>
    <w:p w:rsidR="00532C96" w:rsidRPr="00524086" w:rsidRDefault="00532C96" w:rsidP="002068FF">
      <w:pPr>
        <w:spacing w:line="240" w:lineRule="auto"/>
        <w:jc w:val="both"/>
      </w:pPr>
      <w:r w:rsidRPr="00524086">
        <w:t xml:space="preserve">2. В базе </w:t>
      </w:r>
      <w:r w:rsidRPr="00524086">
        <w:rPr>
          <w:lang w:val="en-US"/>
        </w:rPr>
        <w:t>Scopus</w:t>
      </w:r>
      <w:r w:rsidRPr="00524086">
        <w:t xml:space="preserve"> найдите самую свежую научную работу по экономике, цитирующую самую цитируемую статью, в названии, аннотации или ключевых словах которой есть слово </w:t>
      </w:r>
      <w:r w:rsidRPr="00524086">
        <w:rPr>
          <w:lang w:val="en-US"/>
        </w:rPr>
        <w:t>globalization</w:t>
      </w:r>
      <w:r w:rsidRPr="00524086">
        <w:t xml:space="preserve"> </w:t>
      </w:r>
    </w:p>
    <w:p w:rsidR="00532C96" w:rsidRPr="00524086" w:rsidRDefault="00532C96" w:rsidP="002068FF">
      <w:pPr>
        <w:rPr>
          <w:i/>
        </w:rPr>
      </w:pPr>
    </w:p>
    <w:p w:rsidR="00532C96" w:rsidRPr="00524086" w:rsidRDefault="00532C96" w:rsidP="002068FF">
      <w:pPr>
        <w:rPr>
          <w:i/>
        </w:rPr>
      </w:pPr>
      <w:r w:rsidRPr="00524086">
        <w:t xml:space="preserve">3. В базе Scopus определите, кто был соавтором самой цитируемой статьи экономиста Оливера Харта (Oliver Hart)? Сколько цитирований в Scopus получила эта статья? </w:t>
      </w:r>
    </w:p>
    <w:p w:rsidR="00532C96" w:rsidRPr="00524086" w:rsidRDefault="00532C96" w:rsidP="002068FF"/>
    <w:p w:rsidR="00532C96" w:rsidRPr="00524086" w:rsidRDefault="00532C96" w:rsidP="002068FF">
      <w:pPr>
        <w:rPr>
          <w:i/>
        </w:rPr>
      </w:pPr>
      <w:r w:rsidRPr="00524086">
        <w:t xml:space="preserve">4.В базе </w:t>
      </w:r>
      <w:r w:rsidRPr="00524086">
        <w:rPr>
          <w:lang w:val="en-US"/>
        </w:rPr>
        <w:t>Scopus</w:t>
      </w:r>
      <w:r w:rsidRPr="00524086">
        <w:t xml:space="preserve"> определите, в каком году, начиная с </w:t>
      </w:r>
      <w:smartTag w:uri="urn:schemas-microsoft-com:office:smarttags" w:element="metricconverter">
        <w:smartTagPr>
          <w:attr w:name="ProductID" w:val="2004 г"/>
        </w:smartTagPr>
        <w:r w:rsidRPr="00524086">
          <w:t>2004 г</w:t>
        </w:r>
      </w:smartTag>
      <w:r w:rsidRPr="00524086">
        <w:t>. по настоящее время опубликовано больше всего статей по социальным и гуманитарным наукам, в названии которых есть словосочетание “</w:t>
      </w:r>
      <w:r w:rsidRPr="00524086">
        <w:rPr>
          <w:lang w:val="en-US"/>
        </w:rPr>
        <w:t>transaction</w:t>
      </w:r>
      <w:r w:rsidRPr="00524086">
        <w:t xml:space="preserve"> </w:t>
      </w:r>
      <w:r w:rsidRPr="00524086">
        <w:rPr>
          <w:lang w:val="en-US"/>
        </w:rPr>
        <w:t>costs</w:t>
      </w:r>
      <w:r w:rsidRPr="00524086">
        <w:t>”.</w:t>
      </w:r>
    </w:p>
    <w:p w:rsidR="00532C96" w:rsidRPr="00524086" w:rsidRDefault="00532C96" w:rsidP="002068FF">
      <w:pPr>
        <w:rPr>
          <w:i/>
        </w:rPr>
      </w:pPr>
    </w:p>
    <w:p w:rsidR="00532C96" w:rsidRPr="00524086" w:rsidRDefault="00532C96" w:rsidP="002068FF">
      <w:pPr>
        <w:rPr>
          <w:i/>
        </w:rPr>
      </w:pPr>
      <w:r w:rsidRPr="00524086">
        <w:t>5. В базе Scopus определите общее число статей по социальным и гуманитарным наукам, вышедших с 2011 года, в аннотациях которых встречаются любые словоформы слова anticipate.</w:t>
      </w:r>
    </w:p>
    <w:p w:rsidR="00532C96" w:rsidRPr="00524086" w:rsidRDefault="00532C96" w:rsidP="002068FF">
      <w:pPr>
        <w:rPr>
          <w:i/>
        </w:rPr>
      </w:pPr>
    </w:p>
    <w:p w:rsidR="00532C96" w:rsidRPr="00524086" w:rsidRDefault="00532C96" w:rsidP="002068FF">
      <w:pPr>
        <w:rPr>
          <w:i/>
        </w:rPr>
      </w:pPr>
      <w:r w:rsidRPr="00524086">
        <w:t xml:space="preserve">6. В базе Scopus определите, сотрудники какого университета написали наибольшее количество статей, в названии, аннотации или ключевых словах которых присутствует термин dictatorship . Сколько статей было ими написано? </w:t>
      </w:r>
    </w:p>
    <w:p w:rsidR="00532C96" w:rsidRPr="00524086" w:rsidRDefault="00532C96" w:rsidP="002068FF">
      <w:pPr>
        <w:rPr>
          <w:i/>
        </w:rPr>
      </w:pPr>
    </w:p>
    <w:p w:rsidR="00532C96" w:rsidRPr="00524086" w:rsidRDefault="00532C96" w:rsidP="002068FF">
      <w:pPr>
        <w:rPr>
          <w:i/>
        </w:rPr>
      </w:pPr>
      <w:r w:rsidRPr="00524086">
        <w:t xml:space="preserve">7. В базе </w:t>
      </w:r>
      <w:r w:rsidRPr="00524086">
        <w:rPr>
          <w:lang w:val="en-US"/>
        </w:rPr>
        <w:t>Scopus</w:t>
      </w:r>
      <w:r w:rsidRPr="00524086">
        <w:t xml:space="preserve"> определите, в каком году была написана самая цитируемая статья по социальным и гуманитарным наукам, в названии которой содержится, а в аннотации не содержится словосочетание “</w:t>
      </w:r>
      <w:r w:rsidRPr="00524086">
        <w:rPr>
          <w:lang w:val="en-US"/>
        </w:rPr>
        <w:t>monetary</w:t>
      </w:r>
      <w:r w:rsidRPr="00524086">
        <w:t xml:space="preserve"> </w:t>
      </w:r>
      <w:r w:rsidRPr="00524086">
        <w:rPr>
          <w:lang w:val="en-US"/>
        </w:rPr>
        <w:t>policy</w:t>
      </w:r>
      <w:r w:rsidRPr="00524086">
        <w:t xml:space="preserve">”? В каком журнале она была опубликована и сколько цитирований получила в </w:t>
      </w:r>
      <w:r w:rsidRPr="00524086">
        <w:rPr>
          <w:lang w:val="en-US"/>
        </w:rPr>
        <w:t>Scopus</w:t>
      </w:r>
      <w:r w:rsidRPr="00524086">
        <w:t xml:space="preserve">’е? </w:t>
      </w:r>
    </w:p>
    <w:p w:rsidR="00532C96" w:rsidRPr="00524086" w:rsidRDefault="00532C96" w:rsidP="002068FF">
      <w:pPr>
        <w:rPr>
          <w:i/>
        </w:rPr>
      </w:pPr>
    </w:p>
    <w:p w:rsidR="00532C96" w:rsidRPr="00524086" w:rsidRDefault="00532C96" w:rsidP="002068FF">
      <w:r w:rsidRPr="00524086">
        <w:t xml:space="preserve">8. В базе Scopus определите в каком году была опубликована самая последняя статья экономиста Пола Милгрома (Paul Milgrom). </w:t>
      </w:r>
    </w:p>
    <w:p w:rsidR="00532C96" w:rsidRPr="00524086" w:rsidRDefault="00532C96" w:rsidP="002068FF"/>
    <w:p w:rsidR="00532C96" w:rsidRPr="00524086" w:rsidRDefault="00532C96" w:rsidP="002068FF">
      <w:r w:rsidRPr="00524086">
        <w:t>9. В базе Scopus определите, сотрудники какого университета написали наибольшее количество статей по социальным и гуманитарным наукам, в названии, аннотации или ключевых словах которых присутствует термин ownership. Сколько статей они написали?</w:t>
      </w:r>
    </w:p>
    <w:p w:rsidR="00532C96" w:rsidRPr="00524086" w:rsidRDefault="00532C96" w:rsidP="002068FF"/>
    <w:p w:rsidR="00532C96" w:rsidRDefault="00532C96" w:rsidP="002068FF">
      <w:pPr>
        <w:rPr>
          <w:i/>
          <w:lang w:val="en-US"/>
        </w:rPr>
      </w:pPr>
      <w:r w:rsidRPr="00524086">
        <w:t xml:space="preserve">10. В базе Scopus определите, в каком журнале и в каком году была опубликована самая ранняя статья экономиста Ивана Пнг (Ivan Png). </w:t>
      </w:r>
      <w:r w:rsidRPr="00524086">
        <w:rPr>
          <w:i/>
          <w:lang w:val="en-US"/>
        </w:rPr>
        <w:t>(</w:t>
      </w:r>
      <w:hyperlink r:id="rId4" w:tooltip="Show source title details" w:history="1">
        <w:r w:rsidRPr="00524086">
          <w:rPr>
            <w:rStyle w:val="Hyperlink"/>
            <w:rFonts w:ascii="Arial" w:hAnsi="Arial" w:cs="Arial"/>
            <w:i/>
            <w:color w:val="800080"/>
            <w:sz w:val="18"/>
            <w:szCs w:val="18"/>
            <w:shd w:val="clear" w:color="auto" w:fill="F2F2F2"/>
            <w:lang w:val="en-US"/>
          </w:rPr>
          <w:t>International Review of Law and Economics</w:t>
        </w:r>
      </w:hyperlink>
      <w:r w:rsidRPr="00524086">
        <w:rPr>
          <w:i/>
          <w:lang w:val="en-US"/>
        </w:rPr>
        <w:t>, 1986)</w:t>
      </w:r>
    </w:p>
    <w:p w:rsidR="00532C96" w:rsidRDefault="00532C96" w:rsidP="002068FF">
      <w:pPr>
        <w:rPr>
          <w:i/>
          <w:lang w:val="en-US"/>
        </w:rPr>
      </w:pPr>
    </w:p>
    <w:p w:rsidR="00532C96" w:rsidRPr="00A914E2" w:rsidRDefault="00532C96" w:rsidP="002068FF">
      <w:pPr>
        <w:rPr>
          <w:lang w:val="en-US"/>
        </w:rPr>
      </w:pPr>
    </w:p>
    <w:sectPr w:rsidR="00532C96" w:rsidRPr="00A914E2" w:rsidSect="00D60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68FF"/>
    <w:rsid w:val="002068FF"/>
    <w:rsid w:val="00207ADA"/>
    <w:rsid w:val="003467EE"/>
    <w:rsid w:val="003B45A0"/>
    <w:rsid w:val="004F337D"/>
    <w:rsid w:val="00524086"/>
    <w:rsid w:val="00532C96"/>
    <w:rsid w:val="005C19FE"/>
    <w:rsid w:val="00614F09"/>
    <w:rsid w:val="0066102C"/>
    <w:rsid w:val="00750620"/>
    <w:rsid w:val="00907191"/>
    <w:rsid w:val="009E4B3B"/>
    <w:rsid w:val="00A2615D"/>
    <w:rsid w:val="00A914E2"/>
    <w:rsid w:val="00AD1102"/>
    <w:rsid w:val="00D6046E"/>
    <w:rsid w:val="00DD298D"/>
    <w:rsid w:val="00E02BE7"/>
    <w:rsid w:val="00F01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46E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068F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copus.com/source/sourceInfo.url?sourceId=15662&amp;origin=resultsli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320</Words>
  <Characters>1828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Scopus</dc:title>
  <dc:subject/>
  <dc:creator>Гриша</dc:creator>
  <cp:keywords/>
  <dc:description/>
  <cp:lastModifiedBy>olkalyagina</cp:lastModifiedBy>
  <cp:revision>2</cp:revision>
  <cp:lastPrinted>2014-05-13T13:23:00Z</cp:lastPrinted>
  <dcterms:created xsi:type="dcterms:W3CDTF">2014-05-19T09:27:00Z</dcterms:created>
  <dcterms:modified xsi:type="dcterms:W3CDTF">2014-05-19T09:27:00Z</dcterms:modified>
</cp:coreProperties>
</file>